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D237DC" w:rsidTr="00D237DC" w14:paraId="27A1CFF0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7DC" w:rsidRDefault="00D237DC" w14:paraId="581E1919" w14:textId="753D431B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37DC" w:rsidRDefault="00D237DC" w14:paraId="15B5C7A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D237DC" w:rsidRDefault="00D237DC" w14:paraId="79B7FC0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D237DC" w:rsidRDefault="00D237DC" w14:paraId="224D37A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D237DC" w:rsidRDefault="00D237DC" w14:paraId="075D76C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D237DC" w:rsidP="00D237DC" w:rsidRDefault="00D237DC" w14:paraId="05B2ED67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D237DC" w:rsidP="00D237DC" w:rsidRDefault="00D237DC" w14:paraId="3C4A3946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D237DC" w:rsidP="00D237DC" w:rsidRDefault="00D237DC" w14:paraId="0683F66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St-2597/2019</w:t>
      </w:r>
    </w:p>
    <w:p w:rsidR="00D237DC" w:rsidP="00D237DC" w:rsidRDefault="00D237DC" w14:paraId="0F902A81" w14:textId="77777777">
      <w:pPr>
        <w:tabs>
          <w:tab w:val="left" w:pos="709"/>
        </w:tabs>
      </w:pPr>
      <w:r>
        <w:t xml:space="preserve"> </w:t>
      </w:r>
    </w:p>
    <w:p w:rsidR="00D237DC" w:rsidP="00D237DC" w:rsidRDefault="00D237DC" w14:paraId="28BB57F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D237DC" w:rsidP="00D237DC" w:rsidRDefault="00D237DC" w14:paraId="362AE5B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D237DC" w:rsidP="00D237DC" w:rsidRDefault="00D237DC" w14:paraId="26BC6E49" w14:textId="77777777">
      <w:pPr>
        <w:tabs>
          <w:tab w:val="left" w:pos="709"/>
        </w:tabs>
      </w:pPr>
    </w:p>
    <w:p w:rsidR="00D237DC" w:rsidP="00D237DC" w:rsidRDefault="00D237DC" w14:paraId="25DFAC3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D237DC" w:rsidP="00D237DC" w:rsidRDefault="00D237DC" w14:paraId="10DE1DE3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D237DC" w:rsidP="00D237DC" w:rsidRDefault="00D237DC" w14:paraId="342D3C85" w14:textId="77777777">
      <w:pPr>
        <w:tabs>
          <w:tab w:val="left" w:pos="709"/>
        </w:tabs>
      </w:pPr>
    </w:p>
    <w:p w:rsidR="00D237DC" w:rsidP="00D237DC" w:rsidRDefault="00D237DC" w14:paraId="467796DA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D237DC" w:rsidP="00D237DC" w:rsidRDefault="00D237DC" w14:paraId="74E30F8B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D237DC" w:rsidP="00D237DC" w:rsidRDefault="00D237DC" w14:paraId="45D84C5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D237DC" w:rsidP="00D237DC" w:rsidRDefault="00D237DC" w14:paraId="15F5A7C2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D237DC" w:rsidP="00D237DC" w:rsidRDefault="00D237DC" w14:paraId="0C318483" w14:textId="77777777">
      <w:pPr>
        <w:tabs>
          <w:tab w:val="left" w:pos="709"/>
        </w:tabs>
      </w:pPr>
    </w:p>
    <w:p w:rsidR="00D237DC" w:rsidP="00D237DC" w:rsidRDefault="00D237DC" w14:paraId="62B5508E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D237DC" w:rsidP="00D237DC" w:rsidRDefault="00D237DC" w14:paraId="60E055EA" w14:textId="77777777">
      <w:pPr>
        <w:tabs>
          <w:tab w:val="left" w:pos="709"/>
        </w:tabs>
        <w:jc w:val="both"/>
      </w:pPr>
    </w:p>
    <w:p w:rsidR="00D237DC" w:rsidP="00D237DC" w:rsidRDefault="00D237DC" w14:paraId="194CD54A" w14:textId="77777777">
      <w:pPr>
        <w:tabs>
          <w:tab w:val="left" w:pos="709"/>
        </w:tabs>
      </w:pPr>
      <w:r>
        <w:t xml:space="preserve"> </w:t>
      </w:r>
      <w:r>
        <w:tab/>
        <w:t>17. St-2597/2019</w:t>
      </w:r>
    </w:p>
    <w:p w:rsidR="00D237DC" w:rsidP="00D237DC" w:rsidRDefault="00D237DC" w14:paraId="339F4536" w14:textId="77777777">
      <w:pPr>
        <w:tabs>
          <w:tab w:val="left" w:pos="709"/>
        </w:tabs>
      </w:pPr>
    </w:p>
    <w:p w:rsidR="00D237DC" w:rsidP="00D237DC" w:rsidRDefault="00D237DC" w14:paraId="002EED7B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D237DC" w:rsidP="00D237DC" w:rsidRDefault="00D237DC" w14:paraId="23593864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D237DC" w:rsidP="00D237DC" w:rsidRDefault="00D237DC" w14:paraId="30D50A5B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D237DC" w:rsidP="00D237DC" w:rsidRDefault="00D237DC" w14:paraId="77FB057E" w14:textId="77777777">
      <w:pPr>
        <w:tabs>
          <w:tab w:val="left" w:pos="709"/>
        </w:tabs>
        <w:ind w:firstLine="708"/>
        <w:jc w:val="both"/>
      </w:pPr>
    </w:p>
    <w:p w:rsidR="00D237DC" w:rsidP="00D237DC" w:rsidRDefault="00D237DC" w14:paraId="740EBB11" w14:textId="77777777">
      <w:pPr>
        <w:tabs>
          <w:tab w:val="left" w:pos="709"/>
        </w:tabs>
        <w:jc w:val="both"/>
      </w:pPr>
      <w:r>
        <w:t xml:space="preserve">protiv </w:t>
      </w:r>
    </w:p>
    <w:p w:rsidR="00D237DC" w:rsidP="00D237DC" w:rsidRDefault="00D237DC" w14:paraId="742B6499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D237DC" w:rsidP="00D237DC" w:rsidRDefault="00D237DC" w14:paraId="3FBF314D" w14:textId="77777777">
      <w:pPr>
        <w:tabs>
          <w:tab w:val="left" w:pos="709"/>
        </w:tabs>
        <w:ind w:left="708"/>
        <w:jc w:val="both"/>
      </w:pPr>
      <w:r>
        <w:tab/>
        <w:t xml:space="preserve">VENGANZA d.o.o. za trgovinu i usluge, Zagreb, Savska cesta 41 IX, </w:t>
      </w:r>
    </w:p>
    <w:p w:rsidR="00D237DC" w:rsidP="00D237DC" w:rsidRDefault="00D237DC" w14:paraId="24D32A38" w14:textId="77777777">
      <w:pPr>
        <w:tabs>
          <w:tab w:val="left" w:pos="709"/>
        </w:tabs>
        <w:ind w:left="708"/>
        <w:jc w:val="both"/>
      </w:pPr>
      <w:r>
        <w:t>OIB: 41713560344</w:t>
      </w:r>
    </w:p>
    <w:p w:rsidR="00D237DC" w:rsidP="00D237DC" w:rsidRDefault="00D237DC" w14:paraId="5407789D" w14:textId="77777777">
      <w:pPr>
        <w:tabs>
          <w:tab w:val="left" w:pos="709"/>
        </w:tabs>
        <w:ind w:left="708"/>
        <w:jc w:val="both"/>
      </w:pPr>
    </w:p>
    <w:p w:rsidR="00D237DC" w:rsidP="00D237DC" w:rsidRDefault="00D237DC" w14:paraId="3DAB09CF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D237DC" w:rsidP="00D237DC" w:rsidRDefault="00D237DC" w14:paraId="65A41DD1" w14:textId="77777777">
      <w:pPr>
        <w:tabs>
          <w:tab w:val="left" w:pos="709"/>
        </w:tabs>
        <w:jc w:val="both"/>
      </w:pPr>
    </w:p>
    <w:p w:rsidR="00D237DC" w:rsidP="00D237DC" w:rsidRDefault="00D237DC" w14:paraId="6418D009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D237DC" w:rsidP="00D237DC" w:rsidRDefault="00D237DC" w14:paraId="26F1E5CD" w14:textId="77777777">
      <w:pPr>
        <w:tabs>
          <w:tab w:val="left" w:pos="709"/>
        </w:tabs>
      </w:pPr>
    </w:p>
    <w:p w:rsidR="00D237DC" w:rsidP="00D237DC" w:rsidRDefault="00D237DC" w14:paraId="2909BEF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D237DC" w:rsidP="00D237DC" w:rsidRDefault="00D237DC" w14:paraId="75EFED3B" w14:textId="77777777">
      <w:pPr>
        <w:tabs>
          <w:tab w:val="left" w:pos="709"/>
        </w:tabs>
      </w:pPr>
    </w:p>
    <w:p w:rsidR="00D237DC" w:rsidP="00D237DC" w:rsidRDefault="00D237DC" w14:paraId="106CF90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D237DC" w:rsidP="00D237DC" w:rsidRDefault="00D237DC" w14:paraId="3F9A607A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D237DC" w:rsidP="00D237DC" w:rsidRDefault="00D237DC" w14:paraId="2074077B" w14:textId="77777777">
      <w:pPr>
        <w:tabs>
          <w:tab w:val="left" w:pos="709"/>
        </w:tabs>
      </w:pPr>
    </w:p>
    <w:p w:rsidR="00D237DC" w:rsidP="00D237DC" w:rsidRDefault="00D237DC" w14:paraId="1E4FC763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C3F1560" w14:textId="0C3F1560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37D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D237D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237DC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237DC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237DC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237DC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D237DC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237D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237DC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23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7DC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7DC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7DC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7DC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237DC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37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37D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170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2597</izvorni_sadrzaj>
    <derivirana_varijabla naziv="DomainObject.Predmet.Broj_1">2597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listopada 2019.</izvorni_sadrzaj>
    <derivirana_varijabla naziv="DomainObject.Predmet.DatumIzradeOptuznogAkta_1">17. listopada 2019.</derivirana_varijabla>
  </DomainObject.Predmet.DatumIzradeOptuznogAkta>
  <DomainObject.Predmet.DatumIzradeOptuznogAktaFormated>
    <izvorni_sadrzaj>17.10.2019.</izvorni_sadrzaj>
    <derivirana_varijabla naziv="DomainObject.Predmet.DatumIzradeOptuznogAktaFormated_1">17.10.2019.</derivirana_varijabla>
  </DomainObject.Predmet.DatumIzradeOptuznogAktaFormated>
  <DomainObject.Predmet.DatumOsnivanja>
    <izvorni_sadrzaj>18. listopada 2019.</izvorni_sadrzaj>
    <derivirana_varijabla naziv="DomainObject.Predmet.DatumOsnivanja_1">18.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listopada 2019.</izvorni_sadrzaj>
    <derivirana_varijabla naziv="DomainObject.Predmet.DatumPrimitkaOptuznogAkta_1">18.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St-2597/2019</izvorni_sadrzaj>
    <derivirana_varijabla naziv="DomainObject.Predmet.OznakaBroj_1">St-2597/2019</derivirana_varijabla>
  </DomainObject.Predmet.OznakaBroj>
  <DomainObject.Predmet.OznakaBrojOptuznogAkta>
    <izvorni_sadrzaj>04-06-19-4557</izvorni_sadrzaj>
    <derivirana_varijabla naziv="DomainObject.Predmet.OznakaBrojOptuznogAkta_1">04-06-19-4557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VENGANZA d.o.o. za trgovinu i usluge</izvorni_sadrzaj>
    <derivirana_varijabla naziv="DomainObject.Predmet.ProtustrankaFormated_1">  VENGANZA d.o.o. za trgovinu i usluge</derivirana_varijabla>
  </DomainObject.Predmet.ProtustrankaFormated>
  <DomainObject.Predmet.ProtustrankaFormatedOIB>
    <izvorni_sadrzaj>  VENGANZA d.o.o. za trgovinu i usluge, OIB 41713560344</izvorni_sadrzaj>
    <derivirana_varijabla naziv="DomainObject.Predmet.ProtustrankaFormatedOIB_1">  VENGANZA d.o.o. za trgovinu i usluge, OIB 41713560344</derivirana_varijabla>
  </DomainObject.Predmet.ProtustrankaFormatedOIB>
  <DomainObject.Predmet.ProtustrankaFormatedWithAdress>
    <izvorni_sadrzaj> VENGANZA d.o.o. za trgovinu i usluge, Savska cesta 41 IX, 10000 Zagreb</izvorni_sadrzaj>
    <derivirana_varijabla naziv="DomainObject.Predmet.ProtustrankaFormatedWithAdress_1"> VENGANZA d.o.o. za trgovinu i usluge, Savska cesta 41 IX, 10000 Zagreb</derivirana_varijabla>
  </DomainObject.Predmet.ProtustrankaFormatedWithAdress>
  <DomainObject.Predmet.ProtustrankaFormatedWithAdressOIB>
    <izvorni_sadrzaj> VENGANZA d.o.o. za trgovinu i usluge, OIB 41713560344, Savska cesta 41 IX, 10000 Zagreb</izvorni_sadrzaj>
    <derivirana_varijabla naziv="DomainObject.Predmet.ProtustrankaFormatedWithAdressOIB_1"> VENGANZA d.o.o. za trgovinu i usluge, OIB 41713560344, Savska cesta 41 IX, 10000 Zagreb</derivirana_varijabla>
  </DomainObject.Predmet.ProtustrankaFormatedWithAdressOIB>
  <DomainObject.Predmet.ProtustrankaWithAdress>
    <izvorni_sadrzaj>VENGANZA d.o.o. za trgovinu i usluge Savska cesta 41 IX, 10000 Zagreb</izvorni_sadrzaj>
    <derivirana_varijabla naziv="DomainObject.Predmet.ProtustrankaWithAdress_1">VENGANZA d.o.o. za trgovinu i usluge Savska cesta 41 IX, 10000 Zagreb</derivirana_varijabla>
  </DomainObject.Predmet.ProtustrankaWithAdress>
  <DomainObject.Predmet.ProtustrankaWithAdressOIB>
    <izvorni_sadrzaj>VENGANZA d.o.o. za trgovinu i usluge, OIB 41713560344, Savska cesta 41 IX, 10000 Zagreb</izvorni_sadrzaj>
    <derivirana_varijabla naziv="DomainObject.Predmet.ProtustrankaWithAdressOIB_1">VENGANZA d.o.o. za trgovinu i usluge, OIB 41713560344, Savska cesta 41 IX, 10000 Zagreb</derivirana_varijabla>
  </DomainObject.Predmet.ProtustrankaWithAdressOIB>
  <DomainObject.Predmet.ProtustrankaNazivFormated>
    <izvorni_sadrzaj>VENGANZA d.o.o. za trgovinu i usluge</izvorni_sadrzaj>
    <derivirana_varijabla naziv="DomainObject.Predmet.ProtustrankaNazivFormated_1">VENGANZA d.o.o. za trgovinu i usluge</derivirana_varijabla>
  </DomainObject.Predmet.ProtustrankaNazivFormated>
  <DomainObject.Predmet.ProtustrankaNazivFormatedOIB>
    <izvorni_sadrzaj>VENGANZA d.o.o. za trgovinu i usluge, OIB 41713560344</izvorni_sadrzaj>
    <derivirana_varijabla naziv="DomainObject.Predmet.ProtustrankaNazivFormatedOIB_1">VENGANZA d.o.o. za trgovinu i usluge, OIB 41713560344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VENGANZA d.o.o. za trgovinu i usluge</item>
    </izvorni_sadrzaj>
    <derivirana_varijabla naziv="DomainObject.Predmet.ProtuStrankaListFormated_1">
      <item>VENGANZA d.o.o. za trgovinu i usluge</item>
    </derivirana_varijabla>
  </DomainObject.Predmet.ProtuStrankaListFormated>
  <DomainObject.Predmet.ProtuStrankaListFormatedOIB>
    <izvorni_sadrzaj>
      <item>VENGANZA d.o.o. za trgovinu i usluge, OIB 41713560344</item>
    </izvorni_sadrzaj>
    <derivirana_varijabla naziv="DomainObject.Predmet.ProtuStrankaListFormatedOIB_1">
      <item>VENGANZA d.o.o. za trgovinu i usluge, OIB 41713560344</item>
    </derivirana_varijabla>
  </DomainObject.Predmet.ProtuStrankaListFormatedOIB>
  <DomainObject.Predmet.ProtuStrankaListFormatedWithAdress>
    <izvorni_sadrzaj>
      <item>VENGANZA d.o.o. za trgovinu i usluge, Savska cesta 41 IX, 10000 Zagreb</item>
    </izvorni_sadrzaj>
    <derivirana_varijabla naziv="DomainObject.Predmet.ProtuStrankaListFormatedWithAdress_1">
      <item>VENGANZA d.o.o. za trgovinu i usluge, Savska cesta 41 IX, 10000 Zagreb</item>
    </derivirana_varijabla>
  </DomainObject.Predmet.ProtuStrankaListFormatedWithAdress>
  <DomainObject.Predmet.ProtuStrankaListFormatedWithAdressOIB>
    <izvorni_sadrzaj>
      <item>VENGANZA d.o.o. za trgovinu i usluge, OIB 41713560344, Savska cesta 41 IX, 10000 Zagreb</item>
    </izvorni_sadrzaj>
    <derivirana_varijabla naziv="DomainObject.Predmet.ProtuStrankaListFormatedWithAdressOIB_1">
      <item>VENGANZA d.o.o. za trgovinu i usluge, OIB 41713560344, Savska cesta 41 IX, 10000 Zagreb</item>
    </derivirana_varijabla>
  </DomainObject.Predmet.ProtuStrankaListFormatedWithAdressOIB>
  <DomainObject.Predmet.ProtuStrankaListNazivFormated>
    <izvorni_sadrzaj>
      <item>VENGANZA d.o.o. za trgovinu i usluge</item>
    </izvorni_sadrzaj>
    <derivirana_varijabla naziv="DomainObject.Predmet.ProtuStrankaListNazivFormated_1">
      <item>VENGANZA d.o.o. za trgovinu i usluge</item>
    </derivirana_varijabla>
  </DomainObject.Predmet.ProtuStrankaListNazivFormated>
  <DomainObject.Predmet.ProtuStrankaListNazivFormatedOIB>
    <izvorni_sadrzaj>
      <item>VENGANZA d.o.o. za trgovinu i usluge, OIB 41713560344</item>
    </izvorni_sadrzaj>
    <derivirana_varijabla naziv="DomainObject.Predmet.ProtuStrankaListNazivFormatedOIB_1">
      <item>VENGANZA d.o.o. za trgovinu i usluge, OIB 41713560344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VENGANZA d.o.o. za trgovinu i usluge</izvorni_sadrzaj>
    <derivirana_varijabla naziv="DomainObject.Predmet.ProtustrankaIDrugi_1">VENGANZA 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VENGANZA d.o.o. za trgovinu i usluge, OIB 41713560344, Savska cesta 41 IX, 10000 Zagreb</izvorni_sadrzaj>
    <derivirana_varijabla naziv="DomainObject.Predmet.ProtustrankaIDrugiAdressOIB_1">VENGANZA d.o.o. za trgovinu i usluge, OIB 41713560344, Savska cesta 41 IX,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VENGANZA d.o.o. za trgovinu i usluge</item>
      <item>Financijska agencija</item>
    </izvorni_sadrzaj>
    <derivirana_varijabla naziv="DomainObject.Predmet.SudioniciListNaziv_1">
      <item>VENGANZA d.o.o. za trgovinu i usluge</item>
      <item>Financijska agencija</item>
    </derivirana_varijabla>
  </DomainObject.Predmet.SudioniciListNaziv>
  <DomainObject.Predmet.SudioniciListAdressOIB>
    <izvorni_sadrzaj>
      <item>VENGANZA d.o.o. za trgovinu i usluge, OIB 41713560344, Savska cesta 41 IX,10000 Zagreb</item>
      <item>Financijska agencija, OIB 85821130368, TRG SVIBANJSKIH ŽRTAVA 1995. 1,10000 Zagreb</item>
    </izvorni_sadrzaj>
    <derivirana_varijabla naziv="DomainObject.Predmet.SudioniciListAdressOIB_1">
      <item>VENGANZA d.o.o. za trgovinu i usluge, OIB 41713560344, Savska cesta 41 IX,10000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41713560344</item>
      <item>, OIB 85821130368</item>
    </izvorni_sadrzaj>
    <derivirana_varijabla naziv="DomainObject.Predmet.SudioniciListNazivOIB_1">
      <item>, OIB 41713560344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listopada 2019.</izvorni_sadrzaj>
    <derivirana_varijabla naziv="DomainObject.Predmet.DatumPocetkaProcesa_1">18.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143</properties:Words>
  <properties:Characters>835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